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BCEAD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PHILIP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7DA4C392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 Stow, Suffolk.</w:t>
      </w:r>
    </w:p>
    <w:p w14:paraId="34EFBAA4" w14:textId="77777777" w:rsidR="00241A44" w:rsidRDefault="00241A44" w:rsidP="00241A44">
      <w:pPr>
        <w:pStyle w:val="NoSpacing"/>
        <w:rPr>
          <w:rFonts w:cs="Times New Roman"/>
          <w:szCs w:val="24"/>
        </w:rPr>
      </w:pPr>
    </w:p>
    <w:p w14:paraId="6BD7F021" w14:textId="77777777" w:rsidR="00241A44" w:rsidRDefault="00241A44" w:rsidP="00241A44">
      <w:pPr>
        <w:pStyle w:val="NoSpacing"/>
        <w:rPr>
          <w:rFonts w:cs="Times New Roman"/>
          <w:szCs w:val="24"/>
        </w:rPr>
      </w:pPr>
    </w:p>
    <w:p w14:paraId="562417ED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May1488</w:t>
      </w:r>
      <w:r>
        <w:rPr>
          <w:rFonts w:cs="Times New Roman"/>
          <w:szCs w:val="24"/>
        </w:rPr>
        <w:tab/>
        <w:t xml:space="preserve">He was one of those who granted a tenement in </w:t>
      </w:r>
      <w:proofErr w:type="spellStart"/>
      <w:r>
        <w:rPr>
          <w:rFonts w:cs="Times New Roman"/>
          <w:szCs w:val="24"/>
        </w:rPr>
        <w:t>Hengrave</w:t>
      </w:r>
      <w:proofErr w:type="spellEnd"/>
      <w:r>
        <w:rPr>
          <w:rFonts w:cs="Times New Roman"/>
          <w:szCs w:val="24"/>
        </w:rPr>
        <w:t xml:space="preserve"> to Sir William</w:t>
      </w:r>
    </w:p>
    <w:p w14:paraId="41B6B557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Carew(q.v.), John </w:t>
      </w:r>
      <w:proofErr w:type="spellStart"/>
      <w:r>
        <w:rPr>
          <w:rFonts w:cs="Times New Roman"/>
          <w:szCs w:val="24"/>
        </w:rPr>
        <w:t>Coket</w:t>
      </w:r>
      <w:proofErr w:type="spellEnd"/>
      <w:r>
        <w:rPr>
          <w:rFonts w:cs="Times New Roman"/>
          <w:szCs w:val="24"/>
        </w:rPr>
        <w:t>(q.v.) and William Hervy(q.v.).</w:t>
      </w:r>
    </w:p>
    <w:p w14:paraId="1957A712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449/2/323)</w:t>
      </w:r>
    </w:p>
    <w:p w14:paraId="52B1168F" w14:textId="77777777" w:rsidR="00241A44" w:rsidRDefault="00241A44" w:rsidP="00241A44">
      <w:pPr>
        <w:pStyle w:val="NoSpacing"/>
        <w:rPr>
          <w:rFonts w:cs="Times New Roman"/>
          <w:szCs w:val="24"/>
        </w:rPr>
      </w:pPr>
    </w:p>
    <w:p w14:paraId="6EBB4E8D" w14:textId="77777777" w:rsidR="00241A44" w:rsidRDefault="00241A44" w:rsidP="00241A44">
      <w:pPr>
        <w:pStyle w:val="NoSpacing"/>
        <w:rPr>
          <w:rFonts w:cs="Times New Roman"/>
          <w:szCs w:val="24"/>
        </w:rPr>
      </w:pPr>
    </w:p>
    <w:p w14:paraId="22C178ED" w14:textId="77777777" w:rsidR="00241A44" w:rsidRDefault="00241A44" w:rsidP="00241A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3A3123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C86C9" w14:textId="77777777" w:rsidR="00241A44" w:rsidRDefault="00241A44" w:rsidP="009139A6">
      <w:r>
        <w:separator/>
      </w:r>
    </w:p>
  </w:endnote>
  <w:endnote w:type="continuationSeparator" w:id="0">
    <w:p w14:paraId="7EEAEBE9" w14:textId="77777777" w:rsidR="00241A44" w:rsidRDefault="00241A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72E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D68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356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72BA8" w14:textId="77777777" w:rsidR="00241A44" w:rsidRDefault="00241A44" w:rsidP="009139A6">
      <w:r>
        <w:separator/>
      </w:r>
    </w:p>
  </w:footnote>
  <w:footnote w:type="continuationSeparator" w:id="0">
    <w:p w14:paraId="291C4896" w14:textId="77777777" w:rsidR="00241A44" w:rsidRDefault="00241A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B19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B01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550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44"/>
    <w:rsid w:val="000666E0"/>
    <w:rsid w:val="00241A44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0287D"/>
  <w15:chartTrackingRefBased/>
  <w15:docId w15:val="{9B9C7EC2-64F9-46E7-8297-62A44D73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2024-05-28T19:37:00Z</dcterms:created>
  <dcterms:modified xsi:type="dcterms:W3CDTF">2024-05-28T19:38:00Z</dcterms:modified>
</cp:coreProperties>
</file>